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89B932" w14:textId="77777777" w:rsidR="00461468" w:rsidRDefault="00461468" w:rsidP="004614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VICARIS</w:t>
      </w:r>
      <w:r>
        <w:rPr>
          <w:rFonts w:ascii="Times New Roman" w:hAnsi="Times New Roman" w:cs="Times New Roman"/>
          <w:sz w:val="24"/>
          <w:szCs w:val="24"/>
        </w:rPr>
        <w:t xml:space="preserve">      (fl.1406)</w:t>
      </w:r>
    </w:p>
    <w:p w14:paraId="0E925C14" w14:textId="77777777" w:rsidR="00461468" w:rsidRDefault="00461468" w:rsidP="004614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E3257D" w14:textId="77777777" w:rsidR="00461468" w:rsidRDefault="00461468" w:rsidP="004614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21E50E" w14:textId="77777777" w:rsidR="00461468" w:rsidRDefault="00461468" w:rsidP="0046146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Aug.1406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mandamus held in Newbury, Berkshire, into lands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Estbury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75D3036" w14:textId="77777777" w:rsidR="00461468" w:rsidRDefault="00461468" w:rsidP="004614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19-34)</w:t>
      </w:r>
    </w:p>
    <w:p w14:paraId="2A346571" w14:textId="77777777" w:rsidR="00311DFD" w:rsidRDefault="00311DFD" w:rsidP="004614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0F778F" w14:textId="77777777" w:rsidR="00461468" w:rsidRDefault="00461468" w:rsidP="004614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6A912C" w14:textId="77777777" w:rsidR="00461468" w:rsidRDefault="00461468" w:rsidP="004614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503839" w14:textId="77777777" w:rsidR="00461468" w:rsidRPr="00D02966" w:rsidRDefault="00461468" w:rsidP="004614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2021</w:t>
      </w:r>
    </w:p>
    <w:p w14:paraId="3A30C21B" w14:textId="5489CA7B" w:rsidR="00BA00AB" w:rsidRPr="0046146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614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0253C6" w14:textId="77777777" w:rsidR="00461468" w:rsidRDefault="00461468" w:rsidP="009139A6">
      <w:r>
        <w:separator/>
      </w:r>
    </w:p>
  </w:endnote>
  <w:endnote w:type="continuationSeparator" w:id="0">
    <w:p w14:paraId="770DDA6C" w14:textId="77777777" w:rsidR="00461468" w:rsidRDefault="004614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2F73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D2CBF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42EA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93560E" w14:textId="77777777" w:rsidR="00461468" w:rsidRDefault="00461468" w:rsidP="009139A6">
      <w:r>
        <w:separator/>
      </w:r>
    </w:p>
  </w:footnote>
  <w:footnote w:type="continuationSeparator" w:id="0">
    <w:p w14:paraId="21CD425B" w14:textId="77777777" w:rsidR="00461468" w:rsidRDefault="004614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D75F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01CD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E0CF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468"/>
    <w:rsid w:val="000666E0"/>
    <w:rsid w:val="002510B7"/>
    <w:rsid w:val="00311DFD"/>
    <w:rsid w:val="00461468"/>
    <w:rsid w:val="004F0CBB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3B8B8"/>
  <w15:chartTrackingRefBased/>
  <w15:docId w15:val="{B2BEE8A6-8FEB-47D0-8B76-DDC751A4E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2021-03-17T11:52:00Z</dcterms:created>
  <dcterms:modified xsi:type="dcterms:W3CDTF">2024-08-07T11:02:00Z</dcterms:modified>
</cp:coreProperties>
</file>